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6E0" w:rsidRDefault="005A588F" w:rsidP="001E359F">
      <w:pPr>
        <w:pStyle w:val="1"/>
        <w:ind w:right="0"/>
        <w:contextualSpacing/>
        <w:jc w:val="center"/>
      </w:pPr>
      <w:bookmarkStart w:id="0" w:name="_GoBack"/>
      <w:bookmarkEnd w:id="0"/>
      <w:r>
        <w:t>Материалы по в</w:t>
      </w:r>
      <w:r w:rsidR="00101D46">
        <w:t>опрос</w:t>
      </w:r>
      <w:r>
        <w:t>у</w:t>
      </w:r>
      <w:r w:rsidR="00101D46">
        <w:t xml:space="preserve"> 3 </w:t>
      </w:r>
      <w:r w:rsidR="001E359F">
        <w:t>«</w:t>
      </w:r>
      <w:r w:rsidR="001E359F" w:rsidRPr="00101D46">
        <w:t>Внесение изменений в типовой (рекомендуемый) перечень муниципальных услуг органов местного самоуправления муниципальных образований Новосибирской области</w:t>
      </w:r>
      <w:r w:rsidR="001E359F">
        <w:t xml:space="preserve">» </w:t>
      </w:r>
      <w:proofErr w:type="gramStart"/>
      <w:r w:rsidR="00906EC1">
        <w:t xml:space="preserve">к </w:t>
      </w:r>
      <w:r>
        <w:t>повестки</w:t>
      </w:r>
      <w:proofErr w:type="gramEnd"/>
      <w:r>
        <w:t xml:space="preserve"> </w:t>
      </w:r>
      <w:r w:rsidR="00101D46" w:rsidRPr="00A1033C">
        <w:t xml:space="preserve">заседания </w:t>
      </w:r>
      <w:r w:rsidR="00101D46">
        <w:t>к</w:t>
      </w:r>
      <w:r w:rsidR="00101D46" w:rsidRPr="00A1033C">
        <w:t>омиссии по повышению качества и доступности предоставления государственных и муниципальных услуг в Новосибирской области</w:t>
      </w:r>
      <w:r w:rsidR="001E359F">
        <w:t>.</w:t>
      </w:r>
    </w:p>
    <w:p w:rsidR="005A588F" w:rsidRPr="005A588F" w:rsidRDefault="005A588F" w:rsidP="005A588F">
      <w:pPr>
        <w:pStyle w:val="1"/>
        <w:ind w:right="0"/>
        <w:contextualSpacing/>
      </w:pPr>
    </w:p>
    <w:p w:rsidR="00C74BF6" w:rsidRPr="00E32020" w:rsidRDefault="00C74BF6" w:rsidP="005A588F">
      <w:pPr>
        <w:pStyle w:val="1"/>
        <w:ind w:right="0"/>
        <w:contextualSpacing/>
      </w:pPr>
      <w:r w:rsidRPr="00E32020">
        <w:t>Мэри</w:t>
      </w:r>
      <w:r w:rsidR="004D664A">
        <w:t>ей</w:t>
      </w:r>
      <w:r w:rsidRPr="00E32020">
        <w:t xml:space="preserve"> города Новосибирска </w:t>
      </w:r>
      <w:r w:rsidR="004D664A">
        <w:t>предлагается</w:t>
      </w:r>
      <w:r w:rsidRPr="00E32020">
        <w:t xml:space="preserve"> включ</w:t>
      </w:r>
      <w:r w:rsidR="006924AA">
        <w:t>ить</w:t>
      </w:r>
      <w:r w:rsidRPr="00E32020">
        <w:t xml:space="preserve"> в типовой (рекомендуемый) перечень муниципальных услуг органов местного самоуправления муниципальных образований Новосибирской области</w:t>
      </w:r>
      <w:r w:rsidR="00FE5D37" w:rsidRPr="00E32020">
        <w:t xml:space="preserve"> (да</w:t>
      </w:r>
      <w:r w:rsidR="00FF6111" w:rsidRPr="00E32020">
        <w:t>лее – Типовой перечень)</w:t>
      </w:r>
      <w:r w:rsidRPr="00E32020">
        <w:t>, следующи</w:t>
      </w:r>
      <w:r w:rsidR="006924AA">
        <w:t>е</w:t>
      </w:r>
      <w:r w:rsidRPr="00E32020">
        <w:t xml:space="preserve"> муниципальны</w:t>
      </w:r>
      <w:r w:rsidR="006924AA">
        <w:t>е</w:t>
      </w:r>
      <w:r w:rsidRPr="00E32020">
        <w:t xml:space="preserve"> услуг</w:t>
      </w:r>
      <w:r w:rsidR="006924AA">
        <w:t>и</w:t>
      </w:r>
      <w:r w:rsidRPr="00E32020">
        <w:t>:</w:t>
      </w:r>
    </w:p>
    <w:p w:rsidR="00C74BF6" w:rsidRPr="00E32020" w:rsidRDefault="001F535C" w:rsidP="005A588F">
      <w:pPr>
        <w:pStyle w:val="1"/>
        <w:ind w:right="0"/>
        <w:contextualSpacing/>
      </w:pPr>
      <w:r w:rsidRPr="00E32020">
        <w:t>– </w:t>
      </w:r>
      <w:r w:rsidR="00C74BF6" w:rsidRPr="00E32020">
        <w:t>согласование создания места (площадки) накопления твердых коммунальных отходов;</w:t>
      </w:r>
    </w:p>
    <w:p w:rsidR="00C74BF6" w:rsidRPr="00E32020" w:rsidRDefault="001F535C" w:rsidP="005A588F">
      <w:pPr>
        <w:pStyle w:val="1"/>
        <w:ind w:right="0"/>
        <w:contextualSpacing/>
      </w:pPr>
      <w:r w:rsidRPr="00E32020">
        <w:t>– </w:t>
      </w:r>
      <w:r w:rsidR="00C74BF6" w:rsidRPr="00E32020">
        <w:t>включение в реестр мест (площадок) накопления твердых коммунальных отходов;</w:t>
      </w:r>
    </w:p>
    <w:p w:rsidR="00C74BF6" w:rsidRPr="00E32020" w:rsidRDefault="001F535C" w:rsidP="005A588F">
      <w:pPr>
        <w:pStyle w:val="1"/>
        <w:ind w:right="0"/>
        <w:contextualSpacing/>
      </w:pPr>
      <w:r w:rsidRPr="00E32020">
        <w:t>– </w:t>
      </w:r>
      <w:r w:rsidR="00C74BF6" w:rsidRPr="00E32020">
        <w:t>предоставление участка земли для создания семейных (родовых) захоронений.</w:t>
      </w:r>
    </w:p>
    <w:p w:rsidR="006924AA" w:rsidRDefault="006924AA" w:rsidP="005A588F">
      <w:pPr>
        <w:pStyle w:val="1"/>
        <w:ind w:right="0"/>
        <w:contextualSpacing/>
      </w:pPr>
      <w:r>
        <w:t>Основание для включения указанных услуг в Типовой перечень:</w:t>
      </w:r>
    </w:p>
    <w:p w:rsidR="00F06FE4" w:rsidRPr="00E32020" w:rsidRDefault="006924AA" w:rsidP="005A588F">
      <w:pPr>
        <w:pStyle w:val="1"/>
        <w:ind w:right="0"/>
        <w:contextualSpacing/>
      </w:pPr>
      <w:r>
        <w:t>1) </w:t>
      </w:r>
      <w:r w:rsidR="00837E39" w:rsidRPr="00E32020">
        <w:t>обладают признаками муниципальных услуг</w:t>
      </w:r>
      <w:r w:rsidR="00FF6111" w:rsidRPr="00E32020">
        <w:t xml:space="preserve"> в соответствии с положением статей 4, 7, 14 Федерального закона от 27.07.2010 № 210-ФЗ</w:t>
      </w:r>
      <w:r>
        <w:t>.</w:t>
      </w:r>
    </w:p>
    <w:p w:rsidR="000224FD" w:rsidRPr="00E32020" w:rsidRDefault="006924AA" w:rsidP="005A588F">
      <w:pPr>
        <w:pStyle w:val="1"/>
        <w:ind w:right="0"/>
        <w:contextualSpacing/>
      </w:pPr>
      <w:r>
        <w:t>2) </w:t>
      </w:r>
      <w:r w:rsidR="006B4B50" w:rsidRPr="00E32020">
        <w:t xml:space="preserve">включены </w:t>
      </w:r>
      <w:r w:rsidR="000224FD" w:rsidRPr="00E32020">
        <w:t>в перечень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 утвержденным распоряжением Правительства Российский Федерации от 18.09.2019 № 2113-р.</w:t>
      </w:r>
    </w:p>
    <w:p w:rsidR="009F2D3C" w:rsidRPr="00E32020" w:rsidRDefault="006924AA" w:rsidP="005A588F">
      <w:pPr>
        <w:pStyle w:val="1"/>
        <w:ind w:right="0"/>
        <w:contextualSpacing/>
      </w:pPr>
      <w:r>
        <w:t xml:space="preserve">3) даст возможность получать </w:t>
      </w:r>
      <w:r w:rsidR="009F2D3C" w:rsidRPr="00E32020">
        <w:t>услуг</w:t>
      </w:r>
      <w:r w:rsidR="005C1CD1" w:rsidRPr="00E32020">
        <w:t>и</w:t>
      </w:r>
      <w:r w:rsidR="00B6668F">
        <w:t>,</w:t>
      </w:r>
      <w:r w:rsidR="009F2D3C" w:rsidRPr="00E32020">
        <w:t xml:space="preserve"> </w:t>
      </w:r>
      <w:r w:rsidR="00B6668F" w:rsidRPr="00E32020">
        <w:t xml:space="preserve">а также информацию о месте их получения, стоимости, сроках оказания и образцах документов </w:t>
      </w:r>
      <w:r w:rsidR="009F2D3C" w:rsidRPr="00E32020">
        <w:t>в электронном виде</w:t>
      </w:r>
      <w:r w:rsidR="005C1CD1" w:rsidRPr="00E32020">
        <w:t>.</w:t>
      </w:r>
    </w:p>
    <w:p w:rsidR="009F2D3C" w:rsidRPr="00E32020" w:rsidRDefault="006924AA" w:rsidP="005A588F">
      <w:pPr>
        <w:pStyle w:val="1"/>
        <w:ind w:right="0"/>
        <w:contextualSpacing/>
      </w:pPr>
      <w:r>
        <w:t>Правовые основания:</w:t>
      </w:r>
    </w:p>
    <w:p w:rsidR="00922425" w:rsidRDefault="00922425" w:rsidP="005A588F">
      <w:pPr>
        <w:pStyle w:val="1"/>
        <w:ind w:right="0"/>
        <w:contextualSpacing/>
      </w:pPr>
    </w:p>
    <w:p w:rsidR="00727D9D" w:rsidRPr="00E32020" w:rsidRDefault="00F954BB" w:rsidP="005A588F">
      <w:pPr>
        <w:pStyle w:val="1"/>
        <w:ind w:right="0"/>
        <w:contextualSpacing/>
      </w:pPr>
      <w:r w:rsidRPr="00E32020">
        <w:t>В соответствии со статьей 8 Федерального закона от 24.06.1998 № 89-ФЗ «Об отхо</w:t>
      </w:r>
      <w:r w:rsidR="001A2508" w:rsidRPr="00E32020">
        <w:t>дах производства и потребления»:</w:t>
      </w:r>
    </w:p>
    <w:p w:rsidR="00727D9D" w:rsidRPr="00E32020" w:rsidRDefault="00A24FAE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«К полномочиям органов местного самоуправления городских округов в области обращения с твердыми коммунальными отходами относятся:</w:t>
      </w:r>
    </w:p>
    <w:p w:rsidR="00727D9D" w:rsidRPr="00E32020" w:rsidRDefault="00002607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– </w:t>
      </w:r>
      <w:r w:rsidR="00A24FAE" w:rsidRPr="00E32020">
        <w:rPr>
          <w:i/>
        </w:rPr>
        <w:t>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A24FAE" w:rsidRPr="00E32020" w:rsidRDefault="00002607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– </w:t>
      </w:r>
      <w:r w:rsidR="00A24FAE" w:rsidRPr="00E32020">
        <w:rPr>
          <w:i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отходов.»</w:t>
      </w:r>
    </w:p>
    <w:p w:rsidR="006924AA" w:rsidRDefault="006924AA" w:rsidP="005A588F">
      <w:pPr>
        <w:pStyle w:val="1"/>
        <w:ind w:right="0"/>
        <w:contextualSpacing/>
      </w:pPr>
    </w:p>
    <w:p w:rsidR="00A3013E" w:rsidRPr="00E32020" w:rsidRDefault="001A2508" w:rsidP="005A588F">
      <w:pPr>
        <w:pStyle w:val="1"/>
        <w:ind w:right="0"/>
        <w:contextualSpacing/>
      </w:pPr>
      <w:r w:rsidRPr="00E32020">
        <w:t>На</w:t>
      </w:r>
      <w:r w:rsidR="006401DA" w:rsidRPr="00E32020">
        <w:t xml:space="preserve"> основании постановления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</w:t>
      </w:r>
      <w:r w:rsidR="0071076B" w:rsidRPr="00E32020">
        <w:t>:</w:t>
      </w:r>
      <w:r w:rsidR="00A3013E" w:rsidRPr="00E32020">
        <w:t xml:space="preserve"> </w:t>
      </w:r>
    </w:p>
    <w:p w:rsidR="0071076B" w:rsidRPr="00E32020" w:rsidRDefault="00A3013E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«</w:t>
      </w:r>
      <w:r w:rsidR="0071076B" w:rsidRPr="00E32020">
        <w:rPr>
          <w:i/>
        </w:rPr>
        <w:t>Места (площадки) накопления твердых коммунальных отходов создаются органами местн</w:t>
      </w:r>
      <w:r w:rsidRPr="00E32020">
        <w:rPr>
          <w:i/>
        </w:rPr>
        <w:t>ого самоуправления, за исключением установленных законодательством российской федерации случаев, когда такая обязанность лежит на других лицах</w:t>
      </w:r>
      <w:r w:rsidR="0071076B" w:rsidRPr="00E32020">
        <w:rPr>
          <w:i/>
        </w:rPr>
        <w:t>.</w:t>
      </w:r>
    </w:p>
    <w:p w:rsidR="0071076B" w:rsidRPr="00E32020" w:rsidRDefault="0071076B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 xml:space="preserve">Реестр ведется на бумажном носителе и в электронном виде уполномоченным органом. Сведения в реестр вносятся </w:t>
      </w:r>
      <w:r w:rsidR="00684D3A" w:rsidRPr="00E32020">
        <w:rPr>
          <w:i/>
        </w:rPr>
        <w:t xml:space="preserve">органами местного </w:t>
      </w:r>
      <w:r w:rsidR="00684D3A" w:rsidRPr="00E32020">
        <w:rPr>
          <w:i/>
        </w:rPr>
        <w:lastRenderedPageBreak/>
        <w:t xml:space="preserve">самоуправления </w:t>
      </w:r>
      <w:r w:rsidRPr="00E32020">
        <w:rPr>
          <w:i/>
        </w:rPr>
        <w:t>в течение 5 рабочих дней со дня принятия решения о внесении в него сведений о создании места (площадки) накопления твердых коммунальных отходов.</w:t>
      </w:r>
      <w:r w:rsidR="00A3013E" w:rsidRPr="00E32020">
        <w:rPr>
          <w:i/>
        </w:rPr>
        <w:t>»</w:t>
      </w:r>
    </w:p>
    <w:p w:rsidR="00383F07" w:rsidRDefault="00383F07" w:rsidP="005A588F">
      <w:pPr>
        <w:pStyle w:val="1"/>
        <w:ind w:right="0"/>
        <w:contextualSpacing/>
      </w:pPr>
    </w:p>
    <w:p w:rsidR="00F954BB" w:rsidRPr="00E32020" w:rsidRDefault="00F954BB" w:rsidP="005A588F">
      <w:pPr>
        <w:pStyle w:val="1"/>
        <w:ind w:right="0"/>
        <w:contextualSpacing/>
      </w:pPr>
      <w:r w:rsidRPr="00E32020">
        <w:t>В соответствии со статьей 16 Федерального закона от 12.01.1996 № 8-ФЗ «О погребении и похоронном деле»</w:t>
      </w:r>
      <w:r w:rsidR="00A3013E" w:rsidRPr="00E32020">
        <w:t>:</w:t>
      </w:r>
    </w:p>
    <w:p w:rsidR="00A3013E" w:rsidRPr="00E32020" w:rsidRDefault="00A3013E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«Предоставление земельного участка для размещения места погребения осуществляется органами местного самоуправления в соответствии с земельным законодательством, а также в соответствии с проектной документацией, утвержденной в порядке, установленном законодательством Российской Федерации и законодательством субъектов Российской Федерации.»</w:t>
      </w:r>
    </w:p>
    <w:p w:rsidR="00A3013E" w:rsidRPr="00E32020" w:rsidRDefault="00A3013E" w:rsidP="005A588F">
      <w:pPr>
        <w:pStyle w:val="1"/>
        <w:ind w:right="0"/>
        <w:contextualSpacing/>
      </w:pPr>
    </w:p>
    <w:p w:rsidR="006401DA" w:rsidRPr="00E32020" w:rsidRDefault="00703370" w:rsidP="005A588F">
      <w:pPr>
        <w:pStyle w:val="1"/>
        <w:ind w:right="0"/>
        <w:contextualSpacing/>
      </w:pPr>
      <w:r w:rsidRPr="00E32020">
        <w:t>В силу статьи 3 Закона Новосибирской области от 15.06.2004 № 189-ОЗ «О семейных (родовых) захоронениях на территории Новосибирской области»</w:t>
      </w:r>
      <w:r w:rsidR="00A3013E" w:rsidRPr="00E32020">
        <w:t>:</w:t>
      </w:r>
    </w:p>
    <w:p w:rsidR="00A3013E" w:rsidRPr="00E32020" w:rsidRDefault="00A3013E" w:rsidP="005A588F">
      <w:pPr>
        <w:pStyle w:val="1"/>
        <w:ind w:right="0"/>
        <w:contextualSpacing/>
        <w:rPr>
          <w:i/>
        </w:rPr>
      </w:pPr>
      <w:r w:rsidRPr="00E32020">
        <w:rPr>
          <w:i/>
        </w:rPr>
        <w:t>«Создание семейного захоронения осуществляется на основании решения органа местного самоуправления.»</w:t>
      </w:r>
    </w:p>
    <w:sectPr w:rsidR="00A3013E" w:rsidRPr="00E32020" w:rsidSect="00383F07">
      <w:pgSz w:w="11907" w:h="16840" w:code="9"/>
      <w:pgMar w:top="567" w:right="56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907"/>
    <w:multiLevelType w:val="multilevel"/>
    <w:tmpl w:val="863A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9132B5"/>
    <w:multiLevelType w:val="multilevel"/>
    <w:tmpl w:val="0F32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427C57"/>
    <w:multiLevelType w:val="hybridMultilevel"/>
    <w:tmpl w:val="D0F6E2D0"/>
    <w:lvl w:ilvl="0" w:tplc="1C5A20B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2AD6615"/>
    <w:multiLevelType w:val="hybridMultilevel"/>
    <w:tmpl w:val="F3D26FDA"/>
    <w:lvl w:ilvl="0" w:tplc="1C5A2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9120F"/>
    <w:multiLevelType w:val="singleLevel"/>
    <w:tmpl w:val="FA8EA11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68EB3EE3"/>
    <w:multiLevelType w:val="hybridMultilevel"/>
    <w:tmpl w:val="5FFEEF56"/>
    <w:lvl w:ilvl="0" w:tplc="1ECA75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54644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CA"/>
    <w:rsid w:val="00002607"/>
    <w:rsid w:val="00004884"/>
    <w:rsid w:val="000224FD"/>
    <w:rsid w:val="00044221"/>
    <w:rsid w:val="000554AE"/>
    <w:rsid w:val="0006571B"/>
    <w:rsid w:val="000669B9"/>
    <w:rsid w:val="0007140A"/>
    <w:rsid w:val="000835A1"/>
    <w:rsid w:val="000B4B8E"/>
    <w:rsid w:val="000D060D"/>
    <w:rsid w:val="000D49E8"/>
    <w:rsid w:val="000D7E70"/>
    <w:rsid w:val="00101D46"/>
    <w:rsid w:val="00103401"/>
    <w:rsid w:val="00107A44"/>
    <w:rsid w:val="00110126"/>
    <w:rsid w:val="0011293A"/>
    <w:rsid w:val="0013091C"/>
    <w:rsid w:val="00144AB2"/>
    <w:rsid w:val="00173A3A"/>
    <w:rsid w:val="00176836"/>
    <w:rsid w:val="001956B2"/>
    <w:rsid w:val="001A2508"/>
    <w:rsid w:val="001E359F"/>
    <w:rsid w:val="001F0E44"/>
    <w:rsid w:val="001F535C"/>
    <w:rsid w:val="0022558E"/>
    <w:rsid w:val="0022657A"/>
    <w:rsid w:val="00232E89"/>
    <w:rsid w:val="00265C44"/>
    <w:rsid w:val="002737A8"/>
    <w:rsid w:val="00283EDC"/>
    <w:rsid w:val="002879EB"/>
    <w:rsid w:val="00297C67"/>
    <w:rsid w:val="002D0479"/>
    <w:rsid w:val="0032395E"/>
    <w:rsid w:val="003279D5"/>
    <w:rsid w:val="00361C8B"/>
    <w:rsid w:val="003830FC"/>
    <w:rsid w:val="00383F07"/>
    <w:rsid w:val="003958EC"/>
    <w:rsid w:val="003D0926"/>
    <w:rsid w:val="003D4B85"/>
    <w:rsid w:val="003D77FA"/>
    <w:rsid w:val="003E20E7"/>
    <w:rsid w:val="003E45A1"/>
    <w:rsid w:val="003F5DBE"/>
    <w:rsid w:val="00406967"/>
    <w:rsid w:val="00420B96"/>
    <w:rsid w:val="004463E7"/>
    <w:rsid w:val="004601CE"/>
    <w:rsid w:val="00464440"/>
    <w:rsid w:val="004867DB"/>
    <w:rsid w:val="004B672D"/>
    <w:rsid w:val="004C0855"/>
    <w:rsid w:val="004D664A"/>
    <w:rsid w:val="004F23CA"/>
    <w:rsid w:val="004F39EF"/>
    <w:rsid w:val="0055012D"/>
    <w:rsid w:val="00555F8D"/>
    <w:rsid w:val="00576485"/>
    <w:rsid w:val="005859F1"/>
    <w:rsid w:val="00586D36"/>
    <w:rsid w:val="0059289C"/>
    <w:rsid w:val="005A588F"/>
    <w:rsid w:val="005A7C56"/>
    <w:rsid w:val="005C1CD1"/>
    <w:rsid w:val="005D47FA"/>
    <w:rsid w:val="005D550B"/>
    <w:rsid w:val="00605E8F"/>
    <w:rsid w:val="00610B8E"/>
    <w:rsid w:val="00610C0D"/>
    <w:rsid w:val="00617530"/>
    <w:rsid w:val="006333CB"/>
    <w:rsid w:val="00634713"/>
    <w:rsid w:val="006401DA"/>
    <w:rsid w:val="00644296"/>
    <w:rsid w:val="0067260E"/>
    <w:rsid w:val="00680B6A"/>
    <w:rsid w:val="00684D3A"/>
    <w:rsid w:val="006924AA"/>
    <w:rsid w:val="006A5400"/>
    <w:rsid w:val="006B2F00"/>
    <w:rsid w:val="006B4B50"/>
    <w:rsid w:val="006C0FA8"/>
    <w:rsid w:val="0070055C"/>
    <w:rsid w:val="00701254"/>
    <w:rsid w:val="00703370"/>
    <w:rsid w:val="0071076B"/>
    <w:rsid w:val="00727D9D"/>
    <w:rsid w:val="007623CB"/>
    <w:rsid w:val="00780EAB"/>
    <w:rsid w:val="007927F5"/>
    <w:rsid w:val="007A2523"/>
    <w:rsid w:val="007B1271"/>
    <w:rsid w:val="007C0E12"/>
    <w:rsid w:val="007C7FEC"/>
    <w:rsid w:val="007D4422"/>
    <w:rsid w:val="007E0312"/>
    <w:rsid w:val="007F4495"/>
    <w:rsid w:val="007F4CCD"/>
    <w:rsid w:val="00805BCE"/>
    <w:rsid w:val="00837E39"/>
    <w:rsid w:val="008406D3"/>
    <w:rsid w:val="0085473F"/>
    <w:rsid w:val="00854E50"/>
    <w:rsid w:val="008608DD"/>
    <w:rsid w:val="00864BE1"/>
    <w:rsid w:val="00866F0F"/>
    <w:rsid w:val="0087238B"/>
    <w:rsid w:val="00875BB6"/>
    <w:rsid w:val="00893A92"/>
    <w:rsid w:val="00895133"/>
    <w:rsid w:val="008C2513"/>
    <w:rsid w:val="008D0906"/>
    <w:rsid w:val="008F127D"/>
    <w:rsid w:val="00901110"/>
    <w:rsid w:val="00906EC1"/>
    <w:rsid w:val="00922425"/>
    <w:rsid w:val="0092374B"/>
    <w:rsid w:val="009448AD"/>
    <w:rsid w:val="00944E3A"/>
    <w:rsid w:val="009514AF"/>
    <w:rsid w:val="00951506"/>
    <w:rsid w:val="00960526"/>
    <w:rsid w:val="009705F2"/>
    <w:rsid w:val="009B33B2"/>
    <w:rsid w:val="009D71C1"/>
    <w:rsid w:val="009E085A"/>
    <w:rsid w:val="009F2D3C"/>
    <w:rsid w:val="009F4CBE"/>
    <w:rsid w:val="00A0574F"/>
    <w:rsid w:val="00A13F11"/>
    <w:rsid w:val="00A15381"/>
    <w:rsid w:val="00A24FAE"/>
    <w:rsid w:val="00A3013E"/>
    <w:rsid w:val="00A35D5C"/>
    <w:rsid w:val="00A43676"/>
    <w:rsid w:val="00A77675"/>
    <w:rsid w:val="00A902F2"/>
    <w:rsid w:val="00A93EC6"/>
    <w:rsid w:val="00AB712B"/>
    <w:rsid w:val="00AF0925"/>
    <w:rsid w:val="00B06038"/>
    <w:rsid w:val="00B07507"/>
    <w:rsid w:val="00B6668F"/>
    <w:rsid w:val="00B73E5E"/>
    <w:rsid w:val="00B83B22"/>
    <w:rsid w:val="00BA6D96"/>
    <w:rsid w:val="00BB4EDF"/>
    <w:rsid w:val="00BB6DBB"/>
    <w:rsid w:val="00BC2425"/>
    <w:rsid w:val="00BC5219"/>
    <w:rsid w:val="00BC5224"/>
    <w:rsid w:val="00BC5628"/>
    <w:rsid w:val="00BE3B9C"/>
    <w:rsid w:val="00C15064"/>
    <w:rsid w:val="00C25462"/>
    <w:rsid w:val="00C450C5"/>
    <w:rsid w:val="00C74BF6"/>
    <w:rsid w:val="00C91397"/>
    <w:rsid w:val="00C9693B"/>
    <w:rsid w:val="00CC37AB"/>
    <w:rsid w:val="00CE16DA"/>
    <w:rsid w:val="00CF6F74"/>
    <w:rsid w:val="00D12D11"/>
    <w:rsid w:val="00D139F2"/>
    <w:rsid w:val="00D15851"/>
    <w:rsid w:val="00D47A94"/>
    <w:rsid w:val="00D65530"/>
    <w:rsid w:val="00D76529"/>
    <w:rsid w:val="00D93E73"/>
    <w:rsid w:val="00DA2EAA"/>
    <w:rsid w:val="00DA6E60"/>
    <w:rsid w:val="00DF08F7"/>
    <w:rsid w:val="00DF2728"/>
    <w:rsid w:val="00E32020"/>
    <w:rsid w:val="00E67B1A"/>
    <w:rsid w:val="00EA3778"/>
    <w:rsid w:val="00EB3B16"/>
    <w:rsid w:val="00ED0F5D"/>
    <w:rsid w:val="00EE23C2"/>
    <w:rsid w:val="00EF46E9"/>
    <w:rsid w:val="00EF496F"/>
    <w:rsid w:val="00F02C0E"/>
    <w:rsid w:val="00F02F65"/>
    <w:rsid w:val="00F069CC"/>
    <w:rsid w:val="00F06FE4"/>
    <w:rsid w:val="00F43C56"/>
    <w:rsid w:val="00F556E0"/>
    <w:rsid w:val="00F61018"/>
    <w:rsid w:val="00F6288F"/>
    <w:rsid w:val="00F62D4D"/>
    <w:rsid w:val="00F76A02"/>
    <w:rsid w:val="00F80C58"/>
    <w:rsid w:val="00F810BB"/>
    <w:rsid w:val="00F9084C"/>
    <w:rsid w:val="00F954BB"/>
    <w:rsid w:val="00F9599A"/>
    <w:rsid w:val="00FA056A"/>
    <w:rsid w:val="00FA51A4"/>
    <w:rsid w:val="00FB66E5"/>
    <w:rsid w:val="00FD1507"/>
    <w:rsid w:val="00FD7A5B"/>
    <w:rsid w:val="00FE5D37"/>
    <w:rsid w:val="00FE7682"/>
    <w:rsid w:val="00FF0454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220A5E-475F-48A7-83E6-E3664666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tabs>
        <w:tab w:val="left" w:pos="6804"/>
      </w:tabs>
      <w:ind w:left="284" w:right="-1"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84" w:firstLine="709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a4">
    <w:name w:val="Body Text"/>
    <w:basedOn w:val="a"/>
    <w:pPr>
      <w:overflowPunct/>
      <w:autoSpaceDE/>
      <w:autoSpaceDN/>
      <w:adjustRightInd/>
      <w:textAlignment w:val="auto"/>
    </w:pPr>
    <w:rPr>
      <w:sz w:val="24"/>
    </w:rPr>
  </w:style>
  <w:style w:type="paragraph" w:styleId="21">
    <w:name w:val="Body Text 2"/>
    <w:basedOn w:val="a"/>
    <w:pPr>
      <w:overflowPunct/>
      <w:autoSpaceDE/>
      <w:autoSpaceDN/>
      <w:adjustRightInd/>
      <w:jc w:val="both"/>
      <w:textAlignment w:val="auto"/>
    </w:pPr>
    <w:rPr>
      <w:sz w:val="28"/>
    </w:rPr>
  </w:style>
  <w:style w:type="paragraph" w:styleId="a5">
    <w:name w:val="Balloon Text"/>
    <w:basedOn w:val="a"/>
    <w:semiHidden/>
    <w:rsid w:val="00B07507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2737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F12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0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2;&#1086;&#1083;&#1095;&#1072;&#1085;&#1086;&#1074;&#1072;%20&#1054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Молчанова ОВ</Template>
  <TotalTime>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</vt:lpstr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</dc:title>
  <dc:subject/>
  <dc:creator>No</dc:creator>
  <cp:keywords/>
  <cp:lastModifiedBy>Бурбик Ольга Сергеевна</cp:lastModifiedBy>
  <cp:revision>2</cp:revision>
  <cp:lastPrinted>2019-12-10T03:21:00Z</cp:lastPrinted>
  <dcterms:created xsi:type="dcterms:W3CDTF">2019-12-16T09:41:00Z</dcterms:created>
  <dcterms:modified xsi:type="dcterms:W3CDTF">2019-12-16T09:41:00Z</dcterms:modified>
</cp:coreProperties>
</file>